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6D9828A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D58C1">
        <w:rPr>
          <w:b/>
          <w:noProof/>
          <w:sz w:val="24"/>
        </w:rPr>
        <w:t>2662</w:t>
      </w:r>
      <w:bookmarkStart w:id="0" w:name="_GoBack"/>
      <w:bookmarkEnd w:id="0"/>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A9A91" w:rsidR="001E41F3" w:rsidRPr="00410371" w:rsidRDefault="00E775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12BE2" w:rsidR="001E41F3" w:rsidRPr="00410371" w:rsidRDefault="008D58C1" w:rsidP="00547111">
            <w:pPr>
              <w:pStyle w:val="CRCoverPage"/>
              <w:spacing w:after="0"/>
              <w:rPr>
                <w:noProof/>
              </w:rPr>
            </w:pPr>
            <w:r>
              <w:rPr>
                <w:b/>
                <w:noProof/>
                <w:sz w:val="28"/>
              </w:rPr>
              <w:t>4156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E7A33" w:rsidR="001E41F3" w:rsidRPr="00410371" w:rsidRDefault="00E7755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FA832" w:rsidR="001E41F3" w:rsidRPr="00410371" w:rsidRDefault="00E7755A">
            <w:pPr>
              <w:pStyle w:val="CRCoverPage"/>
              <w:spacing w:after="0"/>
              <w:jc w:val="center"/>
              <w:rPr>
                <w:noProof/>
                <w:sz w:val="28"/>
              </w:rPr>
            </w:pPr>
            <w:r>
              <w:rPr>
                <w:b/>
                <w:noProof/>
                <w:sz w:val="28"/>
              </w:rPr>
              <w:t>17.6.</w:t>
            </w:r>
            <w:r w:rsidR="008C721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B2B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915C7" w:rsidR="001E41F3" w:rsidRDefault="00135D58">
            <w:pPr>
              <w:pStyle w:val="CRCoverPage"/>
              <w:spacing w:after="0"/>
              <w:ind w:left="100"/>
              <w:rPr>
                <w:noProof/>
              </w:rPr>
            </w:pPr>
            <w:r>
              <w:t>U</w:t>
            </w:r>
            <w:r>
              <w:rPr>
                <w:rFonts w:hint="eastAsia"/>
                <w:lang w:eastAsia="zh-CN"/>
              </w:rPr>
              <w:t>p</w:t>
            </w:r>
            <w:r>
              <w:rPr>
                <w:lang w:eastAsia="zh-CN"/>
              </w:rPr>
              <w:t>link data status handling for removing paging restriction</w:t>
            </w:r>
            <w:r w:rsidR="00B2064C">
              <w:rPr>
                <w:lang w:eastAsia="zh-CN"/>
              </w:rPr>
              <w:t xml:space="preserve">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1AFC" w:rsidR="001E41F3" w:rsidRDefault="00E7755A">
            <w:pPr>
              <w:pStyle w:val="CRCoverPage"/>
              <w:spacing w:after="0"/>
              <w:ind w:left="100"/>
              <w:rPr>
                <w:noProof/>
              </w:rPr>
            </w:pPr>
            <w:r>
              <w:rPr>
                <w:noProof/>
              </w:rPr>
              <w:t>2022-03-22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5A6E8" w:rsidR="009C5136" w:rsidRDefault="00482DDF" w:rsidP="009C5136">
            <w:pPr>
              <w:pStyle w:val="CRCoverPage"/>
              <w:spacing w:after="0"/>
              <w:ind w:left="100"/>
              <w:rPr>
                <w:noProof/>
                <w:lang w:eastAsia="zh-CN"/>
              </w:rPr>
            </w:pPr>
            <w:r>
              <w:rPr>
                <w:rFonts w:hint="eastAsia"/>
                <w:noProof/>
                <w:lang w:eastAsia="zh-CN"/>
              </w:rPr>
              <w:t>T</w:t>
            </w:r>
            <w:r>
              <w:rPr>
                <w:noProof/>
                <w:lang w:eastAsia="zh-CN"/>
              </w:rPr>
              <w:t>he UE</w:t>
            </w:r>
            <w:r w:rsidR="008A7855">
              <w:rPr>
                <w:noProof/>
                <w:lang w:eastAsia="zh-CN"/>
              </w:rPr>
              <w:t xml:space="preserve"> is able to remove the paging restriction and leave the network at the same time. </w:t>
            </w:r>
            <w:r w:rsidR="00F972F8">
              <w:rPr>
                <w:noProof/>
                <w:lang w:eastAsia="zh-CN"/>
              </w:rPr>
              <w:t>In the above case, the Uplink data status IE shall not be included in the SERVICE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F5A26F" w:rsidR="001E41F3" w:rsidRDefault="00482DDF">
            <w:pPr>
              <w:pStyle w:val="CRCoverPage"/>
              <w:spacing w:after="0"/>
              <w:ind w:left="100"/>
              <w:rPr>
                <w:noProof/>
                <w:lang w:eastAsia="zh-CN"/>
              </w:rPr>
            </w:pPr>
            <w:r>
              <w:rPr>
                <w:rFonts w:hint="eastAsia"/>
                <w:noProof/>
                <w:lang w:eastAsia="zh-CN"/>
              </w:rPr>
              <w:t>T</w:t>
            </w:r>
            <w:r>
              <w:rPr>
                <w:noProof/>
                <w:lang w:eastAsia="zh-CN"/>
              </w:rPr>
              <w:t xml:space="preserve">he </w:t>
            </w:r>
            <w:r w:rsidR="008A7855">
              <w:rPr>
                <w:noProof/>
                <w:lang w:eastAsia="zh-CN"/>
              </w:rPr>
              <w:t>Uplink data statu</w:t>
            </w:r>
            <w:r w:rsidR="00F972F8">
              <w:rPr>
                <w:noProof/>
                <w:lang w:eastAsia="zh-CN"/>
              </w:rPr>
              <w:t>s</w:t>
            </w:r>
            <w:r w:rsidR="008A7855">
              <w:rPr>
                <w:noProof/>
                <w:lang w:eastAsia="zh-CN"/>
              </w:rPr>
              <w:t xml:space="preserve"> IE </w:t>
            </w:r>
            <w:r w:rsidR="00F972F8">
              <w:rPr>
                <w:noProof/>
                <w:lang w:eastAsia="zh-CN"/>
              </w:rPr>
              <w:t>shall not be included in the SERVICE REQUEST message</w:t>
            </w:r>
            <w:r w:rsidR="008A7855">
              <w:rPr>
                <w:noProof/>
                <w:lang w:eastAsia="zh-CN"/>
              </w:rPr>
              <w:t xml:space="preserve"> when </w:t>
            </w:r>
            <w:r w:rsidR="00F972F8">
              <w:rPr>
                <w:noProof/>
                <w:lang w:eastAsia="zh-CN"/>
              </w:rPr>
              <w:t>the UE remove</w:t>
            </w:r>
            <w:r w:rsidR="00A10203">
              <w:rPr>
                <w:noProof/>
                <w:lang w:eastAsia="zh-CN"/>
              </w:rPr>
              <w:t>s</w:t>
            </w:r>
            <w:r w:rsidR="00F972F8">
              <w:rPr>
                <w:noProof/>
                <w:lang w:eastAsia="zh-CN"/>
              </w:rPr>
              <w:t xml:space="preserve"> the paging restriction and leave</w:t>
            </w:r>
            <w:r w:rsidR="00A10203">
              <w:rPr>
                <w:noProof/>
                <w:lang w:eastAsia="zh-CN"/>
              </w:rPr>
              <w:t>s</w:t>
            </w:r>
            <w:r w:rsidR="00F972F8">
              <w:rPr>
                <w:noProof/>
                <w:lang w:eastAsia="zh-CN"/>
              </w:rPr>
              <w:t xml:space="preserve"> the network at the same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DFDBB" w:rsidR="001E41F3" w:rsidRDefault="008A7855">
            <w:pPr>
              <w:pStyle w:val="CRCoverPage"/>
              <w:spacing w:after="0"/>
              <w:ind w:left="100"/>
              <w:rPr>
                <w:noProof/>
                <w:lang w:eastAsia="zh-CN"/>
              </w:rPr>
            </w:pPr>
            <w:r>
              <w:rPr>
                <w:noProof/>
                <w:lang w:eastAsia="zh-CN"/>
              </w:rPr>
              <w:t xml:space="preserve">Missing the handling of </w:t>
            </w:r>
            <w:r w:rsidR="00F972F8">
              <w:rPr>
                <w:noProof/>
                <w:lang w:eastAsia="zh-CN"/>
              </w:rPr>
              <w:t xml:space="preserve">Uplink data status IE </w:t>
            </w:r>
            <w:r w:rsidR="003305E9">
              <w:rPr>
                <w:noProof/>
                <w:lang w:eastAsia="zh-CN"/>
              </w:rPr>
              <w:t>for</w:t>
            </w:r>
            <w:r w:rsidR="00A10203">
              <w:rPr>
                <w:noProof/>
                <w:lang w:eastAsia="zh-CN"/>
              </w:rPr>
              <w:t xml:space="preserve"> remov</w:t>
            </w:r>
            <w:r w:rsidR="003305E9">
              <w:rPr>
                <w:noProof/>
                <w:lang w:eastAsia="zh-CN"/>
              </w:rPr>
              <w:t>ing</w:t>
            </w:r>
            <w:r w:rsidR="00A10203">
              <w:rPr>
                <w:noProof/>
                <w:lang w:eastAsia="zh-CN"/>
              </w:rPr>
              <w:t xml:space="preserve"> the paging restriction and leav</w:t>
            </w:r>
            <w:r w:rsidR="003305E9">
              <w:rPr>
                <w:noProof/>
                <w:lang w:eastAsia="zh-CN"/>
              </w:rPr>
              <w:t>ing</w:t>
            </w:r>
            <w:r w:rsidR="00A10203">
              <w:rPr>
                <w:noProof/>
                <w:lang w:eastAsia="zh-CN"/>
              </w:rPr>
              <w:t xml:space="preserve"> the network at the same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D8E95" w:rsidR="001E41F3" w:rsidRDefault="009C5136">
            <w:pPr>
              <w:pStyle w:val="CRCoverPage"/>
              <w:spacing w:after="0"/>
              <w:ind w:left="100"/>
              <w:rPr>
                <w:noProof/>
                <w:lang w:eastAsia="zh-CN"/>
              </w:rPr>
            </w:pPr>
            <w:r>
              <w:rPr>
                <w:rFonts w:hint="eastAsia"/>
                <w:noProof/>
                <w:lang w:eastAsia="zh-CN"/>
              </w:rPr>
              <w:t>5</w:t>
            </w:r>
            <w:r>
              <w:rPr>
                <w:noProof/>
                <w:lang w:eastAsia="zh-CN"/>
              </w:rPr>
              <w:t>.6.1.</w:t>
            </w:r>
            <w:r w:rsidR="00DD50BD">
              <w:rPr>
                <w:noProof/>
                <w:lang w:eastAsia="zh-CN"/>
              </w:rPr>
              <w:t>2.1, 5.6.1.2.2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E6D358" w14:textId="77777777" w:rsidR="008C721C" w:rsidRDefault="008C721C" w:rsidP="008C721C">
      <w:pPr>
        <w:pStyle w:val="5"/>
      </w:pPr>
      <w:bookmarkStart w:id="2" w:name="_Toc20232711"/>
      <w:bookmarkStart w:id="3" w:name="_Toc27746813"/>
      <w:bookmarkStart w:id="4" w:name="_Toc36212995"/>
      <w:bookmarkStart w:id="5" w:name="_Toc36657172"/>
      <w:bookmarkStart w:id="6" w:name="_Toc45286836"/>
      <w:bookmarkStart w:id="7" w:name="_Toc51948105"/>
      <w:bookmarkStart w:id="8" w:name="_Toc51949197"/>
      <w:bookmarkStart w:id="9" w:name="_Toc98753498"/>
      <w:r>
        <w:t>5.6.1.2.1</w:t>
      </w:r>
      <w:r>
        <w:tab/>
        <w:t>UE is not using 5GS services with control plane CIoT 5GS optimization</w:t>
      </w:r>
      <w:bookmarkEnd w:id="2"/>
      <w:bookmarkEnd w:id="3"/>
      <w:bookmarkEnd w:id="4"/>
      <w:bookmarkEnd w:id="5"/>
      <w:bookmarkEnd w:id="6"/>
      <w:bookmarkEnd w:id="7"/>
      <w:bookmarkEnd w:id="8"/>
      <w:bookmarkEnd w:id="9"/>
    </w:p>
    <w:p w14:paraId="2146B18F" w14:textId="77777777" w:rsidR="008C721C" w:rsidRDefault="008C721C" w:rsidP="008C721C">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30168594" w14:textId="77777777" w:rsidR="008C721C" w:rsidRDefault="008C721C" w:rsidP="008C721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6B0F554E" w14:textId="77777777" w:rsidR="008C721C" w:rsidRDefault="008C721C" w:rsidP="008C721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464889AC" w14:textId="77777777" w:rsidR="008C721C" w:rsidRDefault="008C721C" w:rsidP="008C721C">
      <w:pPr>
        <w:rPr>
          <w:lang w:eastAsia="ja-JP"/>
        </w:rPr>
      </w:pPr>
      <w:r>
        <w:t>For cases c), d), e), f), i), j), l) m) and n)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67D65A88" w14:textId="77777777" w:rsidR="008C721C" w:rsidRPr="00FD7D39" w:rsidRDefault="008C721C" w:rsidP="008C721C">
      <w:r>
        <w:t>For case a</w:t>
      </w:r>
      <w:r w:rsidRPr="00FD7D39">
        <w:t>) in subclause 5.6.1.1:</w:t>
      </w:r>
    </w:p>
    <w:p w14:paraId="255C0573" w14:textId="77777777" w:rsidR="008C721C" w:rsidRPr="00FD7D39" w:rsidRDefault="008C721C" w:rsidP="008C721C">
      <w:pPr>
        <w:pStyle w:val="B1"/>
        <w:rPr>
          <w:lang w:eastAsia="zh-CN"/>
        </w:rPr>
      </w:pPr>
      <w:r w:rsidRPr="00FD7D39">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5649D1C9" w14:textId="77777777" w:rsidR="008C721C" w:rsidRPr="00FD7D39" w:rsidRDefault="008C721C" w:rsidP="008C721C">
      <w:pPr>
        <w:pStyle w:val="B1"/>
        <w:rPr>
          <w:lang w:eastAsia="zh-CN"/>
        </w:rPr>
      </w:pPr>
      <w:r w:rsidRPr="00FD7D39">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6901F105" w14:textId="77777777" w:rsidR="008C721C" w:rsidRPr="00FD7D39" w:rsidRDefault="008C721C" w:rsidP="008C721C">
      <w:r w:rsidRPr="00FD7D39">
        <w:t>For case b) in subclause 5.6.1.1:</w:t>
      </w:r>
    </w:p>
    <w:p w14:paraId="0A884754" w14:textId="77777777" w:rsidR="008C721C" w:rsidRPr="00FD7D39" w:rsidRDefault="008C721C" w:rsidP="008C721C">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29251452" w14:textId="77777777" w:rsidR="008C721C" w:rsidRDefault="008C721C" w:rsidP="008C721C">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0E89471D" w14:textId="77777777" w:rsidR="008C721C" w:rsidRDefault="008C721C" w:rsidP="008C721C">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379D54A" w14:textId="77777777" w:rsidR="008C721C" w:rsidRDefault="008C721C" w:rsidP="008C721C">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33F842BD" w14:textId="77777777" w:rsidR="008C721C" w:rsidRDefault="008C721C" w:rsidP="008C721C">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562511BE" w14:textId="77777777" w:rsidR="008C721C" w:rsidRDefault="008C721C" w:rsidP="008C721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672691FE" w14:textId="77777777" w:rsidR="008C721C" w:rsidRDefault="008C721C" w:rsidP="008C721C">
      <w:r>
        <w:t xml:space="preserve">When </w:t>
      </w:r>
      <w:r w:rsidRPr="00014B70">
        <w:t>the UE is in a non-allowed area or is not in an allowed area as specified in subclause</w:t>
      </w:r>
      <w:r w:rsidRPr="00C579E5">
        <w:t> </w:t>
      </w:r>
      <w:r w:rsidRPr="00014B70">
        <w:t>5.3.</w:t>
      </w:r>
      <w:r>
        <w:t>5 and:</w:t>
      </w:r>
    </w:p>
    <w:p w14:paraId="4DBBB3A9" w14:textId="77777777" w:rsidR="008C721C" w:rsidRDefault="008C721C" w:rsidP="008C721C">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4E833EF" w14:textId="77777777" w:rsidR="008C721C" w:rsidRDefault="008C721C" w:rsidP="008C721C">
      <w:pPr>
        <w:pStyle w:val="B1"/>
      </w:pPr>
      <w:r>
        <w:lastRenderedPageBreak/>
        <w:t>b)</w:t>
      </w:r>
      <w:r>
        <w:tab/>
        <w:t xml:space="preserve">otherwise, the UE shall not initiate service request procedure </w:t>
      </w:r>
      <w:r w:rsidRPr="00A94170">
        <w:t>except for emergency services, high priority access or responding to paging or notification</w:t>
      </w:r>
      <w:r>
        <w:t>.</w:t>
      </w:r>
    </w:p>
    <w:p w14:paraId="4B1D33FC" w14:textId="77777777" w:rsidR="008C721C" w:rsidRDefault="008C721C" w:rsidP="008C721C">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3A60346C" w14:textId="77777777" w:rsidR="008C721C" w:rsidRDefault="008C721C" w:rsidP="008C721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17C7DFF7" w14:textId="77777777" w:rsidR="008C721C" w:rsidRDefault="008C721C" w:rsidP="008C721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69E7BA34" w14:textId="77777777" w:rsidR="008C721C" w:rsidRDefault="008C721C" w:rsidP="008C721C">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9DF54EC" w14:textId="77777777" w:rsidR="008C721C" w:rsidRDefault="008C721C" w:rsidP="008C721C">
      <w:r>
        <w:t>For case f) in subclause</w:t>
      </w:r>
      <w:r w:rsidRPr="00C579E5">
        <w:t> </w:t>
      </w:r>
      <w:r w:rsidRPr="00E110E6">
        <w:t>5.6.1.1</w:t>
      </w:r>
      <w:r>
        <w:t>:</w:t>
      </w:r>
    </w:p>
    <w:p w14:paraId="07C9E17E" w14:textId="77777777" w:rsidR="008C721C" w:rsidRDefault="008C721C" w:rsidP="008C721C">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66DC46B5" w14:textId="77777777" w:rsidR="008C721C" w:rsidRDefault="008C721C" w:rsidP="008C721C">
      <w:pPr>
        <w:pStyle w:val="B1"/>
      </w:pPr>
      <w:r>
        <w:t>b)</w:t>
      </w:r>
      <w:r>
        <w:tab/>
      </w:r>
      <w:r w:rsidRPr="00E110E6">
        <w:t>otherwise, if the UE is not a UE configured for high priority access in selected PLMN, the service type IE in the SERVICE REQUEST message shall be set to "signalling".</w:t>
      </w:r>
    </w:p>
    <w:p w14:paraId="2B9186D7" w14:textId="77777777" w:rsidR="008C721C" w:rsidRDefault="008C721C" w:rsidP="008C721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08EEADF7" w14:textId="77777777" w:rsidR="008C721C" w:rsidRPr="00CD2F0E" w:rsidRDefault="008C721C" w:rsidP="008C721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479497A0" w14:textId="77777777" w:rsidR="008C721C" w:rsidRPr="00092C8F" w:rsidRDefault="008C721C" w:rsidP="008C721C">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2A89A620" w14:textId="77777777" w:rsidR="008C721C" w:rsidRPr="00092C8F" w:rsidRDefault="008C721C" w:rsidP="008C721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DB6DAA9" w14:textId="77777777" w:rsidR="008C721C" w:rsidRPr="00092C8F" w:rsidRDefault="008C721C" w:rsidP="008C721C">
      <w:pPr>
        <w:pStyle w:val="B1"/>
      </w:pPr>
      <w:r>
        <w:t>b</w:t>
      </w:r>
      <w:r w:rsidRPr="00092C8F">
        <w:t>)</w:t>
      </w:r>
      <w:r w:rsidRPr="00092C8F">
        <w:tab/>
      </w:r>
      <w:r>
        <w:t>otherwise</w:t>
      </w:r>
      <w:r w:rsidRPr="00092C8F">
        <w:t>, the UE shall set the Service type IE in the SERVICE REQUEST message to "signalling".</w:t>
      </w:r>
    </w:p>
    <w:p w14:paraId="6AEF78B5" w14:textId="77777777" w:rsidR="008C721C" w:rsidRDefault="008C721C" w:rsidP="008C721C">
      <w:r w:rsidRPr="00092C8F">
        <w:t>For case</w:t>
      </w:r>
      <w:r>
        <w:t> j</w:t>
      </w:r>
      <w:r w:rsidRPr="00092C8F">
        <w:t>)</w:t>
      </w:r>
      <w:r w:rsidRPr="00B73235">
        <w:t xml:space="preserve"> </w:t>
      </w:r>
      <w:r w:rsidRPr="00092C8F">
        <w:t>in subclause 5.6.1.1</w:t>
      </w:r>
      <w:r>
        <w:t>:</w:t>
      </w:r>
    </w:p>
    <w:p w14:paraId="7FF6A692" w14:textId="77777777" w:rsidR="008C721C" w:rsidRDefault="008C721C" w:rsidP="008C721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346121C1" w14:textId="77777777" w:rsidR="008C721C" w:rsidRDefault="008C721C" w:rsidP="008C721C">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0D58C68D" w14:textId="77777777" w:rsidR="008C721C" w:rsidRDefault="008C721C" w:rsidP="008C721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21C5D61B" w14:textId="77777777" w:rsidR="008C721C" w:rsidRDefault="008C721C" w:rsidP="008C721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3DB39D34" w14:textId="77777777" w:rsidR="008C721C" w:rsidRDefault="008C721C" w:rsidP="008C721C">
      <w:pPr>
        <w:rPr>
          <w:lang w:eastAsia="zh-CN"/>
        </w:rPr>
      </w:pPr>
      <w:r>
        <w:t>For case l) and n) in subclause 5.6.1.1, if the UE</w:t>
      </w:r>
      <w:r>
        <w:rPr>
          <w:lang w:eastAsia="zh-CN"/>
        </w:rPr>
        <w:t xml:space="preserve"> is not a UE configured for high priority access in selected PLMN:</w:t>
      </w:r>
    </w:p>
    <w:p w14:paraId="2EA2B41A" w14:textId="77777777" w:rsidR="008C721C" w:rsidRDefault="008C721C" w:rsidP="008C721C">
      <w:pPr>
        <w:pStyle w:val="B1"/>
      </w:pPr>
      <w:r>
        <w:t>a)</w:t>
      </w:r>
      <w:r>
        <w:tab/>
        <w:t>if there exists an emergency PDU session which is indicated in the Uplink data status IE the service type IE in the SERVICE REQUEST message shall be set to "emergency services"; or</w:t>
      </w:r>
    </w:p>
    <w:p w14:paraId="32E4059D" w14:textId="77777777" w:rsidR="008C721C" w:rsidRPr="00E04DB6" w:rsidRDefault="008C721C" w:rsidP="008C721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70B82C67" w14:textId="4CBAAB37" w:rsidR="008C721C" w:rsidRDefault="008C721C" w:rsidP="008C721C">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ins w:id="10" w:author="Hui Wang" w:date="2022-03-28T19:27:00Z">
        <w:r>
          <w:t xml:space="preserve">, in addition, </w:t>
        </w:r>
        <w:r w:rsidRPr="00CC0C94">
          <w:t xml:space="preserve">the UE shall </w:t>
        </w:r>
        <w:r>
          <w:t xml:space="preserve">not include the Uplink data status IE </w:t>
        </w:r>
        <w:r w:rsidRPr="00CC0C94">
          <w:t>i</w:t>
        </w:r>
        <w:r>
          <w:t>n</w:t>
        </w:r>
        <w:r w:rsidRPr="00CC0C94">
          <w:t xml:space="preserve"> </w:t>
        </w:r>
        <w:r>
          <w:t xml:space="preserve">the </w:t>
        </w:r>
        <w:r w:rsidRPr="00CC0C94">
          <w:t>SERVICE REQUEST message</w:t>
        </w:r>
      </w:ins>
      <w:r>
        <w:rPr>
          <w:lang w:eastAsia="ja-JP"/>
        </w:rPr>
        <w:t>.</w:t>
      </w:r>
    </w:p>
    <w:p w14:paraId="648C597C" w14:textId="77777777" w:rsidR="008C721C" w:rsidRDefault="008C721C" w:rsidP="008C721C">
      <w:r w:rsidRPr="00CC0C94">
        <w:lastRenderedPageBreak/>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7751E3CD" w14:textId="77777777" w:rsidR="008C721C" w:rsidRDefault="008C721C" w:rsidP="008C721C">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1B9D360C" w14:textId="77777777" w:rsidR="008C721C" w:rsidRDefault="008C721C" w:rsidP="008C721C">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792F2686" w14:textId="77777777" w:rsidR="008C721C" w:rsidRDefault="008C721C" w:rsidP="008C721C">
      <w:r>
        <w:t xml:space="preserve">may include its paging restriction preference in the Paging restriction IE </w:t>
      </w:r>
      <w:r w:rsidRPr="00CC0C94">
        <w:t>in the</w:t>
      </w:r>
      <w:r>
        <w:t xml:space="preserve"> SERVICE</w:t>
      </w:r>
      <w:r w:rsidRPr="00CC0C94">
        <w:t xml:space="preserve"> REQUEST message</w:t>
      </w:r>
      <w:r>
        <w:t>.</w:t>
      </w:r>
    </w:p>
    <w:p w14:paraId="20E5DD6A" w14:textId="77777777" w:rsidR="008C721C" w:rsidRDefault="008C721C" w:rsidP="008C721C">
      <w:r>
        <w:t>The UE shall include a valid 5G-S-TMSI in the 5G-S-TMSI IE of the SERVICE REQUEST message.</w:t>
      </w:r>
    </w:p>
    <w:p w14:paraId="2D6BF35E" w14:textId="77777777" w:rsidR="008C721C" w:rsidRDefault="008C721C" w:rsidP="008C721C">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164180B" w14:textId="77777777" w:rsidR="008C721C" w:rsidRDefault="008C721C" w:rsidP="008C721C">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17FB2EFF" w14:textId="77777777" w:rsidR="008C721C" w:rsidRPr="00EC3D9C" w:rsidRDefault="008C721C" w:rsidP="008C721C">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1A46ADAD" w14:textId="77777777" w:rsidR="008C721C" w:rsidRDefault="008C721C" w:rsidP="008C721C">
      <w:r>
        <w:t>The PDU session status information element may be included in the SERVICE REQUEST message to indicate:</w:t>
      </w:r>
    </w:p>
    <w:p w14:paraId="248192CD" w14:textId="77777777" w:rsidR="008C721C" w:rsidRDefault="008C721C" w:rsidP="008C721C">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19E98ADB" w14:textId="77777777" w:rsidR="008C721C" w:rsidRDefault="008C721C" w:rsidP="008C721C">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2F80B8DE" w14:textId="77777777" w:rsidR="008C721C" w:rsidRDefault="008C721C" w:rsidP="008C721C">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7840F729" w14:textId="77777777" w:rsidR="008C721C" w:rsidRPr="0006686F" w:rsidRDefault="008C721C" w:rsidP="008C721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52E3A222" w14:textId="52421587" w:rsidR="008C721C" w:rsidRPr="008C721C" w:rsidRDefault="008C721C" w:rsidP="008C721C">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774459" w14:textId="77777777" w:rsidR="008C721C" w:rsidRDefault="008C721C" w:rsidP="008C721C">
      <w:pPr>
        <w:pStyle w:val="5"/>
      </w:pPr>
      <w:bookmarkStart w:id="11" w:name="_Toc20232712"/>
      <w:bookmarkStart w:id="12" w:name="_Toc27746814"/>
      <w:bookmarkStart w:id="13" w:name="_Toc36212996"/>
      <w:bookmarkStart w:id="14" w:name="_Toc36657173"/>
      <w:bookmarkStart w:id="15" w:name="_Toc45286837"/>
      <w:bookmarkStart w:id="16" w:name="_Toc51948106"/>
      <w:bookmarkStart w:id="17" w:name="_Toc51949198"/>
      <w:bookmarkStart w:id="18" w:name="_Toc98753499"/>
      <w:r>
        <w:t>5.6.1.2.2</w:t>
      </w:r>
      <w:r>
        <w:tab/>
        <w:t>UE is using 5GS services with control plane CIoT 5GS optimization</w:t>
      </w:r>
      <w:bookmarkEnd w:id="11"/>
      <w:bookmarkEnd w:id="12"/>
      <w:bookmarkEnd w:id="13"/>
      <w:bookmarkEnd w:id="14"/>
      <w:bookmarkEnd w:id="15"/>
      <w:bookmarkEnd w:id="16"/>
      <w:bookmarkEnd w:id="17"/>
      <w:bookmarkEnd w:id="18"/>
    </w:p>
    <w:p w14:paraId="0B85D5F0" w14:textId="77777777" w:rsidR="008C721C" w:rsidRDefault="008C721C" w:rsidP="008C721C">
      <w:r>
        <w:t>The UE shall send a CONTROL PLANE SERVICE REQUEST message, start T3517 and enter the state 5GMM-SERVICE-REQUEST-INITIATED.</w:t>
      </w:r>
    </w:p>
    <w:p w14:paraId="286D163B" w14:textId="77777777" w:rsidR="008C721C" w:rsidRDefault="008C721C" w:rsidP="008C721C">
      <w:r>
        <w:t xml:space="preserve">For case a), and case b) in subclause 5.6.1.1, the </w:t>
      </w:r>
      <w:r>
        <w:rPr>
          <w:lang w:eastAsia="zh-CN"/>
        </w:rPr>
        <w:t>Control plane</w:t>
      </w:r>
      <w:r>
        <w:t xml:space="preserve"> service type of the CONTROL PLANE SERVICE REQUEST message shall indicate "mobile terminating request". If:</w:t>
      </w:r>
    </w:p>
    <w:p w14:paraId="7BFA9831" w14:textId="77777777" w:rsidR="008C721C" w:rsidRDefault="008C721C" w:rsidP="008C721C">
      <w:pPr>
        <w:pStyle w:val="B1"/>
      </w:pPr>
      <w:r>
        <w:t>a)</w:t>
      </w:r>
      <w:r>
        <w:tab/>
        <w:t>the UE only has uplink CIoT user data or SMS to be sent, the UE shall:</w:t>
      </w:r>
    </w:p>
    <w:p w14:paraId="57AD89EF" w14:textId="77777777" w:rsidR="008C721C" w:rsidRDefault="008C721C" w:rsidP="008C721C">
      <w:pPr>
        <w:pStyle w:val="B2"/>
      </w:pPr>
      <w:r>
        <w:t>1)</w:t>
      </w:r>
      <w:r>
        <w:tab/>
        <w:t>if the data size is not more than 254 octets and there is no other optional IE to be included in the message:</w:t>
      </w:r>
    </w:p>
    <w:p w14:paraId="379172A9" w14:textId="77777777" w:rsidR="008C721C" w:rsidRDefault="008C721C" w:rsidP="008C721C">
      <w:pPr>
        <w:pStyle w:val="B3"/>
      </w:pPr>
      <w:r>
        <w:t>i)</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61E89941" w14:textId="77777777" w:rsidR="008C721C" w:rsidRDefault="008C721C" w:rsidP="008C721C">
      <w:pPr>
        <w:pStyle w:val="B3"/>
      </w:pPr>
      <w:r>
        <w:t>ii)</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334C46FA" w14:textId="77777777" w:rsidR="008C721C" w:rsidRDefault="008C721C" w:rsidP="008C721C">
      <w:pPr>
        <w:pStyle w:val="B2"/>
      </w:pPr>
      <w:r>
        <w:t>2)</w:t>
      </w:r>
      <w:r>
        <w:tab/>
        <w:t>otherwise if the data size is more than 254 octets or there are other optional IEs to be included in the message:</w:t>
      </w:r>
    </w:p>
    <w:p w14:paraId="104BC209" w14:textId="77777777" w:rsidR="008C721C" w:rsidRDefault="008C721C" w:rsidP="008C721C">
      <w:pPr>
        <w:pStyle w:val="B3"/>
      </w:pPr>
      <w:r>
        <w:lastRenderedPageBreak/>
        <w:t>i)</w:t>
      </w:r>
      <w:r>
        <w:tab/>
        <w:t>for sending 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 and</w:t>
      </w:r>
    </w:p>
    <w:p w14:paraId="455F853F" w14:textId="77777777" w:rsidR="008C721C" w:rsidRDefault="008C721C" w:rsidP="008C721C">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7C87A1A4" w14:textId="77777777" w:rsidR="008C721C" w:rsidRDefault="008C721C" w:rsidP="008C721C">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7A511606" w14:textId="77777777" w:rsidR="008C721C" w:rsidRPr="00B31EBD" w:rsidRDefault="008C721C" w:rsidP="008C721C">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13C6D15A" w14:textId="77777777" w:rsidR="008C721C" w:rsidRDefault="008C721C" w:rsidP="008C721C">
      <w:pPr>
        <w:rPr>
          <w:lang w:eastAsia="zh-CN"/>
        </w:rPr>
      </w:pPr>
      <w:r>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4D5A3632" w14:textId="77777777" w:rsidR="008C721C" w:rsidRDefault="008C721C" w:rsidP="008C721C">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18DE0777" w14:textId="77777777" w:rsidR="008C721C" w:rsidRDefault="008C721C" w:rsidP="008C721C">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18D117E8" w14:textId="77777777" w:rsidR="008C721C" w:rsidRDefault="008C721C" w:rsidP="008C721C">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288ED12F" w14:textId="77777777" w:rsidR="008C721C" w:rsidRDefault="008C721C" w:rsidP="008C721C">
      <w:pPr>
        <w:pStyle w:val="B3"/>
      </w:pPr>
      <w:r>
        <w:t>i)</w:t>
      </w:r>
      <w:r>
        <w:tab/>
        <w:t>if routing information is provided by upper layers:</w:t>
      </w:r>
    </w:p>
    <w:p w14:paraId="09FBD0DE" w14:textId="77777777" w:rsidR="008C721C" w:rsidRDefault="008C721C" w:rsidP="008C721C">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1C88917E" w14:textId="77777777" w:rsidR="008C721C" w:rsidRDefault="008C721C" w:rsidP="008C721C">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3E425522" w14:textId="77777777" w:rsidR="008C721C" w:rsidRDefault="008C721C" w:rsidP="008C721C">
      <w:pPr>
        <w:pStyle w:val="B3"/>
      </w:pPr>
      <w:r>
        <w:t>ii)</w:t>
      </w:r>
      <w:r>
        <w:tab/>
        <w:t>set the Data contents field of the CIoT small data container IE to the location services message payload; or</w:t>
      </w:r>
    </w:p>
    <w:p w14:paraId="11C8C256" w14:textId="77777777" w:rsidR="008C721C" w:rsidRDefault="008C721C" w:rsidP="008C721C">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5DD40D92" w14:textId="77777777" w:rsidR="008C721C" w:rsidRDefault="008C721C" w:rsidP="008C721C">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2B1979F3" w14:textId="77777777" w:rsidR="008C721C" w:rsidRDefault="008C721C" w:rsidP="008C721C">
      <w:pPr>
        <w:pStyle w:val="B2"/>
      </w:pPr>
      <w:r>
        <w:t>1)</w:t>
      </w:r>
      <w:r>
        <w:tab/>
        <w:t>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w:t>
      </w:r>
    </w:p>
    <w:p w14:paraId="0B6825F0" w14:textId="77777777" w:rsidR="008C721C" w:rsidRDefault="008C721C" w:rsidP="008C721C">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358426AE" w14:textId="77777777" w:rsidR="008C721C" w:rsidRDefault="008C721C" w:rsidP="008C721C">
      <w:pPr>
        <w:pStyle w:val="B2"/>
      </w:pPr>
      <w:r>
        <w:t>3)</w:t>
      </w:r>
      <w:r>
        <w:tab/>
        <w:t>SMS, set the Payload container type IE to "SMS" and include data in the Payload container IE as described in subclause 5.4.5.2.2.</w:t>
      </w:r>
    </w:p>
    <w:p w14:paraId="29CCA76C" w14:textId="77777777" w:rsidR="008C721C" w:rsidRDefault="008C721C" w:rsidP="008C721C">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2B3F9548" w14:textId="77777777" w:rsidR="008C721C" w:rsidRDefault="008C721C" w:rsidP="008C721C">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414EA3BA" w14:textId="77777777" w:rsidR="008C721C" w:rsidRDefault="008C721C" w:rsidP="008C721C">
      <w:r>
        <w:lastRenderedPageBreak/>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00EBF5BC" w14:textId="77777777" w:rsidR="008C721C" w:rsidRDefault="008C721C" w:rsidP="008C721C">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773ED4A2" w14:textId="77777777" w:rsidR="008C721C" w:rsidRDefault="008C721C" w:rsidP="008C721C">
      <w:pPr>
        <w:pStyle w:val="B1"/>
      </w:pPr>
      <w:r>
        <w:rPr>
          <w:lang w:eastAsia="zh-CN"/>
        </w:rPr>
        <w:t>b)</w:t>
      </w:r>
      <w:r>
        <w:rPr>
          <w:lang w:eastAsia="zh-CN"/>
        </w:rPr>
        <w:tab/>
        <w:t>otherwise, the UE shall set the Control plane service type to "mobile originating request"</w:t>
      </w:r>
      <w:r>
        <w:t>.</w:t>
      </w:r>
    </w:p>
    <w:p w14:paraId="4070328E" w14:textId="77777777" w:rsidR="008C721C" w:rsidRDefault="008C721C" w:rsidP="008C721C">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2B503F96" w14:textId="77777777" w:rsidR="008C721C" w:rsidRDefault="008C721C" w:rsidP="008C721C">
      <w:pPr>
        <w:pStyle w:val="NO"/>
      </w:pPr>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0A43AB4" w14:textId="77777777" w:rsidR="008C721C" w:rsidRDefault="008C721C" w:rsidP="008C721C">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776CE3BA" w14:textId="77777777" w:rsidR="008C721C" w:rsidRDefault="008C721C" w:rsidP="008C721C">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27695CB2" w14:textId="77777777" w:rsidR="008C721C" w:rsidRPr="00830D19" w:rsidRDefault="008C721C" w:rsidP="008C721C">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1015D18A" w14:textId="77777777" w:rsidR="008C721C" w:rsidRDefault="008C721C" w:rsidP="008C721C">
      <w:pPr>
        <w:pStyle w:val="B1"/>
      </w:pPr>
      <w:r>
        <w:t>b)</w:t>
      </w:r>
      <w:r>
        <w:tab/>
        <w:t>otherwise, the UE shall send the CONTROL PLANE SERVICE REQUEST:</w:t>
      </w:r>
    </w:p>
    <w:p w14:paraId="30144971" w14:textId="77777777" w:rsidR="008C721C" w:rsidRDefault="008C721C" w:rsidP="008C721C">
      <w:pPr>
        <w:pStyle w:val="B2"/>
      </w:pPr>
      <w:r>
        <w:t>1)</w:t>
      </w:r>
      <w:r>
        <w:tab/>
        <w:t>without including the CIoT small</w:t>
      </w:r>
      <w:r w:rsidRPr="00F7700C">
        <w:t xml:space="preserve"> data container</w:t>
      </w:r>
      <w:r>
        <w:t xml:space="preserve"> IE and without including the NAS message container IE if the UE has no other optional IE to be sent; or</w:t>
      </w:r>
    </w:p>
    <w:p w14:paraId="15523145" w14:textId="77777777" w:rsidR="008C721C" w:rsidRDefault="008C721C" w:rsidP="008C721C">
      <w:pPr>
        <w:pStyle w:val="B2"/>
      </w:pPr>
      <w:r>
        <w:t>2)</w:t>
      </w:r>
      <w:r>
        <w:tab/>
        <w:t xml:space="preserve">with the NAS message container IE if the UE has an optional IE to be sent </w:t>
      </w:r>
      <w:r w:rsidRPr="00830D19">
        <w:t>as described in this subclause</w:t>
      </w:r>
      <w:r>
        <w:t>.</w:t>
      </w:r>
    </w:p>
    <w:p w14:paraId="0D38E6E8" w14:textId="77777777" w:rsidR="008C721C" w:rsidRDefault="008C721C" w:rsidP="008C721C">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5AFF06A8" w14:textId="77777777" w:rsidR="008C721C" w:rsidRDefault="008C721C" w:rsidP="008C721C">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04AF339A" w14:textId="77777777" w:rsidR="008C721C" w:rsidRDefault="008C721C" w:rsidP="008C721C">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505B42E2" w14:textId="77777777" w:rsidR="008C721C" w:rsidRDefault="008C721C" w:rsidP="008C721C">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5821AAD2" w14:textId="77777777" w:rsidR="008C721C" w:rsidRDefault="008C721C" w:rsidP="008C721C">
      <w:r>
        <w:t xml:space="preserve">may include its paging restriction preferences in the Paging restriction IE </w:t>
      </w:r>
      <w:r w:rsidRPr="00CC0C94">
        <w:t>in the</w:t>
      </w:r>
      <w:r>
        <w:t xml:space="preserve"> CONTROL PLANE SERVICE</w:t>
      </w:r>
      <w:r w:rsidRPr="00CC0C94">
        <w:t xml:space="preserve"> REQUEST message</w:t>
      </w:r>
      <w:r>
        <w:t>.</w:t>
      </w:r>
    </w:p>
    <w:p w14:paraId="1EA32883" w14:textId="024EA03A" w:rsidR="008C721C" w:rsidRDefault="008C721C" w:rsidP="008C721C">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r>
        <w:t xml:space="preserve"> 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ins w:id="19" w:author="Hui Wang" w:date="2022-03-28T19:28:00Z">
        <w:r>
          <w:t xml:space="preserve">, in addition, </w:t>
        </w:r>
        <w:r w:rsidRPr="00CC0C94">
          <w:t xml:space="preserve">the UE shall </w:t>
        </w:r>
        <w:r>
          <w:t xml:space="preserve">not include the Uplink data status IE </w:t>
        </w:r>
        <w:r w:rsidRPr="00CC0C94">
          <w:t>i</w:t>
        </w:r>
        <w:r>
          <w:t>n</w:t>
        </w:r>
        <w:r w:rsidRPr="00CC0C94">
          <w:t xml:space="preserve"> </w:t>
        </w:r>
        <w:r>
          <w:t xml:space="preserve">the CONTROL PLANE </w:t>
        </w:r>
        <w:r w:rsidRPr="00CC0C94">
          <w:t>SERVICE REQUEST message</w:t>
        </w:r>
      </w:ins>
      <w:r>
        <w:rPr>
          <w:lang w:eastAsia="ja-JP"/>
        </w:rPr>
        <w:t>.</w:t>
      </w:r>
    </w:p>
    <w:p w14:paraId="6E9083FD" w14:textId="4CCF7D67" w:rsidR="008C721C" w:rsidRPr="005C65CB" w:rsidRDefault="008C721C" w:rsidP="007D7A65">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5F664C35" w14:textId="46DA618C" w:rsidR="007D7A65" w:rsidRPr="007D7A65" w:rsidRDefault="007D7A65" w:rsidP="007D7A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D7A65" w:rsidRPr="007D7A6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8CC80" w14:textId="77777777" w:rsidR="00073AA9" w:rsidRDefault="00073AA9">
      <w:r>
        <w:separator/>
      </w:r>
    </w:p>
  </w:endnote>
  <w:endnote w:type="continuationSeparator" w:id="0">
    <w:p w14:paraId="23D2E12B" w14:textId="77777777" w:rsidR="00073AA9" w:rsidRDefault="00073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159A5" w14:textId="77777777" w:rsidR="00073AA9" w:rsidRDefault="00073AA9">
      <w:r>
        <w:separator/>
      </w:r>
    </w:p>
  </w:footnote>
  <w:footnote w:type="continuationSeparator" w:id="0">
    <w:p w14:paraId="78F8F970" w14:textId="77777777" w:rsidR="00073AA9" w:rsidRDefault="00073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073A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073AA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3AA9"/>
    <w:rsid w:val="000A6394"/>
    <w:rsid w:val="000B7FED"/>
    <w:rsid w:val="000C038A"/>
    <w:rsid w:val="000C6598"/>
    <w:rsid w:val="000D44B3"/>
    <w:rsid w:val="00135D58"/>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305E9"/>
    <w:rsid w:val="00354637"/>
    <w:rsid w:val="003609EF"/>
    <w:rsid w:val="0036231A"/>
    <w:rsid w:val="00374DD4"/>
    <w:rsid w:val="003A0E63"/>
    <w:rsid w:val="003D454E"/>
    <w:rsid w:val="003E1A36"/>
    <w:rsid w:val="003F08F5"/>
    <w:rsid w:val="00410371"/>
    <w:rsid w:val="004242F1"/>
    <w:rsid w:val="00464282"/>
    <w:rsid w:val="004825FB"/>
    <w:rsid w:val="00482DDF"/>
    <w:rsid w:val="004B75B7"/>
    <w:rsid w:val="0051580D"/>
    <w:rsid w:val="00532A46"/>
    <w:rsid w:val="00547111"/>
    <w:rsid w:val="00556E84"/>
    <w:rsid w:val="00592D74"/>
    <w:rsid w:val="005C65CB"/>
    <w:rsid w:val="005E2C44"/>
    <w:rsid w:val="00600A75"/>
    <w:rsid w:val="00614132"/>
    <w:rsid w:val="00621188"/>
    <w:rsid w:val="006257ED"/>
    <w:rsid w:val="00665C47"/>
    <w:rsid w:val="00672C0A"/>
    <w:rsid w:val="00695808"/>
    <w:rsid w:val="006A61E8"/>
    <w:rsid w:val="006B402A"/>
    <w:rsid w:val="006B46FB"/>
    <w:rsid w:val="006B7948"/>
    <w:rsid w:val="006E21FB"/>
    <w:rsid w:val="00792342"/>
    <w:rsid w:val="007977A8"/>
    <w:rsid w:val="007B512A"/>
    <w:rsid w:val="007C2097"/>
    <w:rsid w:val="007D6A07"/>
    <w:rsid w:val="007D7A65"/>
    <w:rsid w:val="007F7259"/>
    <w:rsid w:val="008040A8"/>
    <w:rsid w:val="008279FA"/>
    <w:rsid w:val="008626E7"/>
    <w:rsid w:val="00870EE7"/>
    <w:rsid w:val="008863B9"/>
    <w:rsid w:val="0089666F"/>
    <w:rsid w:val="008A45A6"/>
    <w:rsid w:val="008A7855"/>
    <w:rsid w:val="008C721C"/>
    <w:rsid w:val="008D58C1"/>
    <w:rsid w:val="008E0FA4"/>
    <w:rsid w:val="008F3789"/>
    <w:rsid w:val="008F686C"/>
    <w:rsid w:val="0091443E"/>
    <w:rsid w:val="009148DE"/>
    <w:rsid w:val="00916A68"/>
    <w:rsid w:val="00934697"/>
    <w:rsid w:val="00935DD5"/>
    <w:rsid w:val="00941E30"/>
    <w:rsid w:val="009777D9"/>
    <w:rsid w:val="00991B88"/>
    <w:rsid w:val="009A5753"/>
    <w:rsid w:val="009A579D"/>
    <w:rsid w:val="009C044A"/>
    <w:rsid w:val="009C5136"/>
    <w:rsid w:val="009E3297"/>
    <w:rsid w:val="009F5A63"/>
    <w:rsid w:val="009F734F"/>
    <w:rsid w:val="00A10203"/>
    <w:rsid w:val="00A246B6"/>
    <w:rsid w:val="00A47E70"/>
    <w:rsid w:val="00A50CF0"/>
    <w:rsid w:val="00A7671C"/>
    <w:rsid w:val="00AA2CBC"/>
    <w:rsid w:val="00AA774C"/>
    <w:rsid w:val="00AC5820"/>
    <w:rsid w:val="00AD1CD8"/>
    <w:rsid w:val="00B2064C"/>
    <w:rsid w:val="00B258BB"/>
    <w:rsid w:val="00B52AAE"/>
    <w:rsid w:val="00B67B97"/>
    <w:rsid w:val="00B968C8"/>
    <w:rsid w:val="00BA3EC5"/>
    <w:rsid w:val="00BA51D9"/>
    <w:rsid w:val="00BB5DFC"/>
    <w:rsid w:val="00BD279D"/>
    <w:rsid w:val="00BD6BB8"/>
    <w:rsid w:val="00C322D7"/>
    <w:rsid w:val="00C66BA2"/>
    <w:rsid w:val="00C87F85"/>
    <w:rsid w:val="00C910CF"/>
    <w:rsid w:val="00C95985"/>
    <w:rsid w:val="00CB5EC6"/>
    <w:rsid w:val="00CC5026"/>
    <w:rsid w:val="00CC68D0"/>
    <w:rsid w:val="00CD4512"/>
    <w:rsid w:val="00CD7748"/>
    <w:rsid w:val="00CE1DA9"/>
    <w:rsid w:val="00D03F9A"/>
    <w:rsid w:val="00D06D51"/>
    <w:rsid w:val="00D24991"/>
    <w:rsid w:val="00D47C99"/>
    <w:rsid w:val="00D50255"/>
    <w:rsid w:val="00D60EC8"/>
    <w:rsid w:val="00D66520"/>
    <w:rsid w:val="00DD50BD"/>
    <w:rsid w:val="00DE34CF"/>
    <w:rsid w:val="00DF7004"/>
    <w:rsid w:val="00E13F3D"/>
    <w:rsid w:val="00E1674C"/>
    <w:rsid w:val="00E22AF6"/>
    <w:rsid w:val="00E34898"/>
    <w:rsid w:val="00E53B23"/>
    <w:rsid w:val="00E54CE1"/>
    <w:rsid w:val="00E6284E"/>
    <w:rsid w:val="00E660F0"/>
    <w:rsid w:val="00E7755A"/>
    <w:rsid w:val="00E9723F"/>
    <w:rsid w:val="00EA6D6D"/>
    <w:rsid w:val="00EB09B7"/>
    <w:rsid w:val="00EC32F0"/>
    <w:rsid w:val="00EC5544"/>
    <w:rsid w:val="00EE7D7C"/>
    <w:rsid w:val="00F15DE3"/>
    <w:rsid w:val="00F25D98"/>
    <w:rsid w:val="00F300FB"/>
    <w:rsid w:val="00F57D1B"/>
    <w:rsid w:val="00F972F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54CE1"/>
    <w:rPr>
      <w:rFonts w:ascii="Times New Roman" w:hAnsi="Times New Roman"/>
      <w:lang w:val="en-GB" w:eastAsia="en-US"/>
    </w:rPr>
  </w:style>
  <w:style w:type="character" w:customStyle="1" w:styleId="B1Char">
    <w:name w:val="B1 Char"/>
    <w:link w:val="B1"/>
    <w:qFormat/>
    <w:locked/>
    <w:rsid w:val="00E54CE1"/>
    <w:rPr>
      <w:rFonts w:ascii="Times New Roman" w:hAnsi="Times New Roman"/>
      <w:lang w:val="en-GB" w:eastAsia="en-US"/>
    </w:rPr>
  </w:style>
  <w:style w:type="character" w:customStyle="1" w:styleId="B2Char">
    <w:name w:val="B2 Char"/>
    <w:link w:val="B2"/>
    <w:qFormat/>
    <w:rsid w:val="00E54CE1"/>
    <w:rPr>
      <w:rFonts w:ascii="Times New Roman" w:hAnsi="Times New Roman"/>
      <w:lang w:val="en-GB" w:eastAsia="en-US"/>
    </w:rPr>
  </w:style>
  <w:style w:type="character" w:customStyle="1" w:styleId="B3Car">
    <w:name w:val="B3 Car"/>
    <w:link w:val="B3"/>
    <w:rsid w:val="005C65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19961-091B-40C7-8109-7EE15B746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3321</Words>
  <Characters>18936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5</cp:revision>
  <cp:lastPrinted>1900-01-01T00:00:00Z</cp:lastPrinted>
  <dcterms:created xsi:type="dcterms:W3CDTF">2022-03-28T08:50:00Z</dcterms:created>
  <dcterms:modified xsi:type="dcterms:W3CDTF">2022-03-29T10:59:00Z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